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30D" w:rsidRDefault="000B030D" w:rsidP="000B03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David MOLEYNS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0B030D" w:rsidRDefault="000B030D" w:rsidP="000B03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030D" w:rsidRDefault="000B030D" w:rsidP="000B03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030D" w:rsidRDefault="000B030D" w:rsidP="000B03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Hugh Yon of Dartmouth, Devon.(q.v.).</w:t>
      </w:r>
    </w:p>
    <w:p w:rsidR="000B030D" w:rsidRDefault="000B030D" w:rsidP="000B03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0B030D" w:rsidRDefault="000B030D" w:rsidP="000B03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030D" w:rsidRDefault="000B030D" w:rsidP="000B03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030D" w:rsidRDefault="000B030D" w:rsidP="000B03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30D" w:rsidRDefault="000B030D" w:rsidP="00564E3C">
      <w:pPr>
        <w:spacing w:after="0" w:line="240" w:lineRule="auto"/>
      </w:pPr>
      <w:r>
        <w:separator/>
      </w:r>
    </w:p>
  </w:endnote>
  <w:endnote w:type="continuationSeparator" w:id="0">
    <w:p w:rsidR="000B030D" w:rsidRDefault="000B030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030D">
      <w:rPr>
        <w:rFonts w:ascii="Times New Roman" w:hAnsi="Times New Roman" w:cs="Times New Roman"/>
        <w:noProof/>
        <w:sz w:val="24"/>
        <w:szCs w:val="24"/>
      </w:rPr>
      <w:t>23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30D" w:rsidRDefault="000B030D" w:rsidP="00564E3C">
      <w:pPr>
        <w:spacing w:after="0" w:line="240" w:lineRule="auto"/>
      </w:pPr>
      <w:r>
        <w:separator/>
      </w:r>
    </w:p>
  </w:footnote>
  <w:footnote w:type="continuationSeparator" w:id="0">
    <w:p w:rsidR="000B030D" w:rsidRDefault="000B030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30D"/>
    <w:rsid w:val="000B030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B45753-DD64-4BE0-A6E3-CF4287209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B03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2016-01-23T21:32:00Z</dcterms:created>
  <dcterms:modified xsi:type="dcterms:W3CDTF">2016-01-23T21:32:00Z</dcterms:modified>
</cp:coreProperties>
</file>